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B55AFC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957DC">
        <w:rPr>
          <w:rFonts w:cs="Arial"/>
          <w:b/>
          <w:caps/>
          <w:sz w:val="28"/>
          <w:szCs w:val="28"/>
        </w:rPr>
        <w:t>1</w:t>
      </w:r>
      <w:r w:rsidR="00741007">
        <w:rPr>
          <w:rFonts w:cs="Arial"/>
          <w:b/>
          <w:caps/>
          <w:sz w:val="28"/>
          <w:szCs w:val="28"/>
        </w:rPr>
        <w:t>5</w:t>
      </w:r>
      <w:r w:rsidR="005C7D10">
        <w:rPr>
          <w:rFonts w:cs="Arial"/>
          <w:b/>
          <w:caps/>
          <w:sz w:val="28"/>
          <w:szCs w:val="28"/>
        </w:rPr>
        <w:t>2</w:t>
      </w:r>
      <w:r w:rsidR="00741007">
        <w:rPr>
          <w:rFonts w:cs="Arial"/>
          <w:b/>
          <w:caps/>
          <w:sz w:val="28"/>
          <w:szCs w:val="28"/>
        </w:rPr>
        <w:t>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6330C" w:rsidP="00BF6C91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P</w:t>
            </w:r>
            <w:r w:rsidR="00BF6C91">
              <w:rPr>
                <w:rFonts w:cs="Arial"/>
                <w:sz w:val="20"/>
                <w:szCs w:val="20"/>
              </w:rPr>
              <w:t>intura de guias e de faixas nas vias do Bairro Pagador Andrade</w:t>
            </w:r>
            <w:r w:rsidR="002E11FC" w:rsidRPr="002E11FC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7A7A84" w:rsidRDefault="005A03FA" w:rsidP="00DB327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Pr="007A7A84" w:rsidRDefault="00A15048" w:rsidP="00DB327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7A7A84">
        <w:rPr>
          <w:rFonts w:cs="Arial"/>
          <w:b/>
        </w:rPr>
        <w:t>INDICAMOS</w:t>
      </w:r>
      <w:r w:rsidRPr="007A7A84">
        <w:rPr>
          <w:rFonts w:cs="Arial"/>
        </w:rPr>
        <w:t xml:space="preserve"> ao Excelentíssimo Senhor Prefeito Municipal de Jacareí</w:t>
      </w:r>
      <w:r w:rsidR="00D02CAD" w:rsidRPr="00D02CAD">
        <w:rPr>
          <w:rFonts w:cs="Arial"/>
        </w:rPr>
        <w:t xml:space="preserve">, no sentido de alcançar a eficiência dos serviços </w:t>
      </w:r>
      <w:r w:rsidR="00D02CAD">
        <w:rPr>
          <w:rFonts w:cs="Arial"/>
        </w:rPr>
        <w:t>m</w:t>
      </w:r>
      <w:r w:rsidR="00D02CAD" w:rsidRPr="00D02CAD">
        <w:rPr>
          <w:rFonts w:cs="Arial"/>
        </w:rPr>
        <w:t xml:space="preserve">unicipais, </w:t>
      </w:r>
      <w:r w:rsidR="00885948">
        <w:rPr>
          <w:rFonts w:cs="Arial"/>
        </w:rPr>
        <w:t>acionando a</w:t>
      </w:r>
      <w:r w:rsidR="009F6677">
        <w:rPr>
          <w:rFonts w:cs="Arial"/>
        </w:rPr>
        <w:t xml:space="preserve"> </w:t>
      </w:r>
      <w:r w:rsidR="0025318D" w:rsidRPr="0025318D">
        <w:rPr>
          <w:rFonts w:cs="Arial"/>
        </w:rPr>
        <w:t>Secretaria</w:t>
      </w:r>
      <w:r w:rsidR="00885948">
        <w:rPr>
          <w:rFonts w:cs="Arial"/>
        </w:rPr>
        <w:t xml:space="preserve"> de </w:t>
      </w:r>
      <w:r w:rsidR="00DA3981">
        <w:rPr>
          <w:rFonts w:cs="Arial"/>
        </w:rPr>
        <w:t>M</w:t>
      </w:r>
      <w:r w:rsidR="00577B16">
        <w:rPr>
          <w:rFonts w:cs="Arial"/>
        </w:rPr>
        <w:t>obilidade Urbana</w:t>
      </w:r>
      <w:r w:rsidR="0025318D">
        <w:rPr>
          <w:rFonts w:cs="Arial"/>
        </w:rPr>
        <w:t>,</w:t>
      </w:r>
      <w:r w:rsidR="0025318D" w:rsidRPr="0025318D">
        <w:rPr>
          <w:rFonts w:cs="Arial"/>
        </w:rPr>
        <w:t xml:space="preserve"> </w:t>
      </w:r>
      <w:r w:rsidR="00A9422F" w:rsidRPr="00A9422F">
        <w:rPr>
          <w:rFonts w:cs="Arial"/>
        </w:rPr>
        <w:t xml:space="preserve">para que realize o serviço de pintura de guias e </w:t>
      </w:r>
      <w:r w:rsidR="00A9422F">
        <w:rPr>
          <w:rFonts w:cs="Arial"/>
        </w:rPr>
        <w:t xml:space="preserve">de </w:t>
      </w:r>
      <w:r w:rsidR="00A9422F" w:rsidRPr="00A9422F">
        <w:rPr>
          <w:rFonts w:cs="Arial"/>
        </w:rPr>
        <w:t xml:space="preserve">faixas nas </w:t>
      </w:r>
      <w:r w:rsidR="00A9422F">
        <w:rPr>
          <w:rFonts w:cs="Arial"/>
        </w:rPr>
        <w:t xml:space="preserve">vias </w:t>
      </w:r>
      <w:r w:rsidR="00A9422F" w:rsidRPr="00A9422F">
        <w:rPr>
          <w:rFonts w:cs="Arial"/>
        </w:rPr>
        <w:t>do Bairro Pagador Andrade</w:t>
      </w:r>
      <w:r w:rsidR="0036203F" w:rsidRPr="007A7A84">
        <w:rPr>
          <w:rFonts w:cs="Arial"/>
        </w:rPr>
        <w:t>.</w:t>
      </w:r>
    </w:p>
    <w:p w:rsidR="005A7765" w:rsidRDefault="00246573" w:rsidP="00DB3271">
      <w:pPr>
        <w:tabs>
          <w:tab w:val="left" w:pos="-600"/>
        </w:tabs>
        <w:spacing w:after="120" w:line="324" w:lineRule="auto"/>
        <w:ind w:firstLine="1701"/>
        <w:jc w:val="both"/>
      </w:pPr>
      <w:r>
        <w:t xml:space="preserve">Ressaltamos que </w:t>
      </w:r>
      <w:r w:rsidR="00E2547D">
        <w:t xml:space="preserve">a referida </w:t>
      </w:r>
      <w:r w:rsidR="00E2547D" w:rsidRPr="00E2547D">
        <w:t>local</w:t>
      </w:r>
      <w:r w:rsidR="00E2547D">
        <w:t>idade</w:t>
      </w:r>
      <w:r w:rsidR="00E2547D" w:rsidRPr="00E2547D">
        <w:t xml:space="preserve"> requer atenção especial</w:t>
      </w:r>
      <w:r w:rsidR="00E2547D">
        <w:t>,</w:t>
      </w:r>
      <w:r w:rsidR="00E2547D" w:rsidRPr="00E2547D">
        <w:t xml:space="preserve"> pois as ruas são movimentadas e não há s</w:t>
      </w:r>
      <w:bookmarkStart w:id="0" w:name="_GoBack"/>
      <w:bookmarkEnd w:id="0"/>
      <w:r w:rsidR="00E2547D" w:rsidRPr="00E2547D">
        <w:t>inalização, comprometendo a segurança de todos</w:t>
      </w:r>
      <w:r w:rsidR="00EA77E7" w:rsidRPr="00EA77E7">
        <w:t>.</w:t>
      </w:r>
    </w:p>
    <w:p w:rsidR="0011328D" w:rsidRPr="007A7A84" w:rsidRDefault="00975FDB" w:rsidP="00DB327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244F4">
        <w:t xml:space="preserve">Dada a importância da presente </w:t>
      </w:r>
      <w:r w:rsidRPr="00F244F4">
        <w:rPr>
          <w:b/>
          <w:u w:val="single"/>
        </w:rPr>
        <w:t>indicação</w:t>
      </w:r>
      <w:r w:rsidRPr="00F244F4">
        <w:t>, conta o signatário com o acolhimento do Senhor Prefeito</w:t>
      </w:r>
      <w:r w:rsidR="0011328D">
        <w:rPr>
          <w:rFonts w:cs="Arial"/>
        </w:rPr>
        <w:t>.</w:t>
      </w:r>
    </w:p>
    <w:p w:rsidR="003A77BE" w:rsidRPr="007A7A84" w:rsidRDefault="002B6AE2" w:rsidP="00DB327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7A7A84">
        <w:rPr>
          <w:rFonts w:cs="Arial"/>
        </w:rPr>
        <w:t>Na certeza de recebermos especial atenção ao indicado, subscrevemos agradecidos</w:t>
      </w:r>
      <w:r w:rsidR="003E188F" w:rsidRPr="007A7A84">
        <w:rPr>
          <w:rFonts w:cs="Arial"/>
        </w:rPr>
        <w:t>.</w:t>
      </w:r>
    </w:p>
    <w:p w:rsidR="00691975" w:rsidRPr="007A7A84" w:rsidRDefault="003A77BE" w:rsidP="000B66CE">
      <w:pPr>
        <w:tabs>
          <w:tab w:val="left" w:pos="-600"/>
          <w:tab w:val="left" w:pos="4508"/>
        </w:tabs>
        <w:spacing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7A7A84">
          <w:rPr>
            <w:rFonts w:cs="Arial"/>
          </w:rPr>
          <w:t>Sala</w:t>
        </w:r>
      </w:smartTag>
      <w:r w:rsidRPr="007A7A84">
        <w:rPr>
          <w:rFonts w:cs="Arial"/>
        </w:rPr>
        <w:t xml:space="preserve"> das </w:t>
      </w:r>
      <w:smartTag w:uri="schemas-houaiss/mini" w:element="verbetes">
        <w:r w:rsidRPr="007A7A84">
          <w:rPr>
            <w:rFonts w:cs="Arial"/>
          </w:rPr>
          <w:t>Sessões</w:t>
        </w:r>
      </w:smartTag>
      <w:r w:rsidRPr="007A7A84">
        <w:rPr>
          <w:rFonts w:cs="Arial"/>
        </w:rPr>
        <w:t xml:space="preserve">, </w:t>
      </w:r>
      <w:r w:rsidR="00C91A72">
        <w:rPr>
          <w:rFonts w:cs="Arial"/>
        </w:rPr>
        <w:t>2</w:t>
      </w:r>
      <w:r w:rsidR="008A76EB" w:rsidRPr="007A7A84">
        <w:rPr>
          <w:rFonts w:cs="Arial"/>
        </w:rPr>
        <w:t xml:space="preserve"> de </w:t>
      </w:r>
      <w:r w:rsidR="00AB43A4">
        <w:rPr>
          <w:rFonts w:cs="Arial"/>
        </w:rPr>
        <w:t>junh</w:t>
      </w:r>
      <w:r w:rsidR="00975FDB">
        <w:rPr>
          <w:rFonts w:cs="Arial"/>
        </w:rPr>
        <w:t>o</w:t>
      </w:r>
      <w:r w:rsidR="008A76EB" w:rsidRPr="007A7A84">
        <w:rPr>
          <w:rFonts w:cs="Arial"/>
        </w:rPr>
        <w:t xml:space="preserve"> </w:t>
      </w:r>
      <w:r w:rsidR="00584E86" w:rsidRPr="007A7A84">
        <w:rPr>
          <w:rFonts w:cs="Arial"/>
        </w:rPr>
        <w:t>de 2021.</w:t>
      </w:r>
    </w:p>
    <w:p w:rsidR="00584E86" w:rsidRPr="007A7A84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Pr="007A7A84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00B0B" w:rsidRPr="007A7A84" w:rsidRDefault="00700B0B" w:rsidP="00700B0B">
      <w:pPr>
        <w:jc w:val="center"/>
        <w:rPr>
          <w:rFonts w:eastAsia="Calibri" w:cs="Arial"/>
          <w:b/>
          <w:lang w:eastAsia="en-US"/>
        </w:rPr>
      </w:pPr>
      <w:r w:rsidRPr="007A7A84">
        <w:rPr>
          <w:rFonts w:eastAsia="Calibri" w:cs="Arial"/>
          <w:b/>
          <w:lang w:eastAsia="en-US"/>
        </w:rPr>
        <w:t>DUDI</w:t>
      </w:r>
    </w:p>
    <w:p w:rsidR="00FC229B" w:rsidRDefault="00700B0B" w:rsidP="00975FDB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7A7A84">
        <w:rPr>
          <w:rFonts w:eastAsia="Calibri" w:cs="Arial"/>
          <w:lang w:eastAsia="en-US"/>
        </w:rPr>
        <w:t xml:space="preserve">Vereador </w:t>
      </w:r>
      <w:r w:rsidR="001A07B5" w:rsidRPr="007A7A84">
        <w:rPr>
          <w:rFonts w:eastAsia="Calibri" w:cs="Arial"/>
          <w:lang w:eastAsia="en-US"/>
        </w:rPr>
        <w:t>–</w:t>
      </w:r>
      <w:r w:rsidRPr="007A7A84">
        <w:rPr>
          <w:rFonts w:eastAsia="Calibri" w:cs="Arial"/>
          <w:lang w:eastAsia="en-US"/>
        </w:rPr>
        <w:t xml:space="preserve"> PL</w:t>
      </w:r>
    </w:p>
    <w:sectPr w:rsidR="00FC229B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DCF" w:rsidRDefault="00377DCF">
      <w:r>
        <w:separator/>
      </w:r>
    </w:p>
  </w:endnote>
  <w:endnote w:type="continuationSeparator" w:id="0">
    <w:p w:rsidR="00377DCF" w:rsidRDefault="00377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DCF" w:rsidRDefault="00377DCF">
      <w:r>
        <w:separator/>
      </w:r>
    </w:p>
  </w:footnote>
  <w:footnote w:type="continuationSeparator" w:id="0">
    <w:p w:rsidR="00377DCF" w:rsidRDefault="00377D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F3F0E">
      <w:rPr>
        <w:rFonts w:cs="Arial"/>
        <w:b/>
        <w:sz w:val="20"/>
        <w:szCs w:val="20"/>
        <w:u w:val="single"/>
      </w:rPr>
      <w:t>1054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1A07B5">
      <w:rPr>
        <w:rFonts w:cs="Arial"/>
        <w:b/>
        <w:sz w:val="20"/>
        <w:szCs w:val="20"/>
        <w:u w:val="single"/>
      </w:rPr>
      <w:t xml:space="preserve">Dudi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75FD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55AFC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1221"/>
    <w:rsid w:val="00004884"/>
    <w:rsid w:val="000063F6"/>
    <w:rsid w:val="00007DDC"/>
    <w:rsid w:val="00011098"/>
    <w:rsid w:val="00011AE9"/>
    <w:rsid w:val="00012789"/>
    <w:rsid w:val="0001430A"/>
    <w:rsid w:val="00017357"/>
    <w:rsid w:val="00022CD8"/>
    <w:rsid w:val="00024FD3"/>
    <w:rsid w:val="00025B1F"/>
    <w:rsid w:val="00033AE3"/>
    <w:rsid w:val="00034A23"/>
    <w:rsid w:val="00040693"/>
    <w:rsid w:val="00043B26"/>
    <w:rsid w:val="00045D0E"/>
    <w:rsid w:val="00047EFF"/>
    <w:rsid w:val="00051700"/>
    <w:rsid w:val="00055C5F"/>
    <w:rsid w:val="00056288"/>
    <w:rsid w:val="0006013B"/>
    <w:rsid w:val="0006196A"/>
    <w:rsid w:val="00063D05"/>
    <w:rsid w:val="00064157"/>
    <w:rsid w:val="00065906"/>
    <w:rsid w:val="00067DAA"/>
    <w:rsid w:val="00076C51"/>
    <w:rsid w:val="00080763"/>
    <w:rsid w:val="00082A03"/>
    <w:rsid w:val="000852B3"/>
    <w:rsid w:val="0008604A"/>
    <w:rsid w:val="000866C7"/>
    <w:rsid w:val="00086F0A"/>
    <w:rsid w:val="000921C3"/>
    <w:rsid w:val="00094490"/>
    <w:rsid w:val="000958D5"/>
    <w:rsid w:val="00097CAE"/>
    <w:rsid w:val="000A2C07"/>
    <w:rsid w:val="000A392D"/>
    <w:rsid w:val="000B5354"/>
    <w:rsid w:val="000B5C52"/>
    <w:rsid w:val="000B66CE"/>
    <w:rsid w:val="000C3122"/>
    <w:rsid w:val="000D32E1"/>
    <w:rsid w:val="000D5A82"/>
    <w:rsid w:val="000D5B1B"/>
    <w:rsid w:val="000E2B8B"/>
    <w:rsid w:val="000E3BE0"/>
    <w:rsid w:val="000E7178"/>
    <w:rsid w:val="000F2158"/>
    <w:rsid w:val="000F6251"/>
    <w:rsid w:val="001006EF"/>
    <w:rsid w:val="00102653"/>
    <w:rsid w:val="00103135"/>
    <w:rsid w:val="0010354A"/>
    <w:rsid w:val="00106091"/>
    <w:rsid w:val="00107D4A"/>
    <w:rsid w:val="0011135B"/>
    <w:rsid w:val="00112695"/>
    <w:rsid w:val="0011324E"/>
    <w:rsid w:val="0011328D"/>
    <w:rsid w:val="001135BD"/>
    <w:rsid w:val="0011762B"/>
    <w:rsid w:val="00125EF8"/>
    <w:rsid w:val="00127905"/>
    <w:rsid w:val="00127BFD"/>
    <w:rsid w:val="00133156"/>
    <w:rsid w:val="00134CF2"/>
    <w:rsid w:val="0013678F"/>
    <w:rsid w:val="00141D90"/>
    <w:rsid w:val="00143AD7"/>
    <w:rsid w:val="001444E6"/>
    <w:rsid w:val="0014591F"/>
    <w:rsid w:val="00150EE2"/>
    <w:rsid w:val="001564C9"/>
    <w:rsid w:val="001614EC"/>
    <w:rsid w:val="001706D2"/>
    <w:rsid w:val="0017083B"/>
    <w:rsid w:val="00171226"/>
    <w:rsid w:val="00172E81"/>
    <w:rsid w:val="00174232"/>
    <w:rsid w:val="0017465C"/>
    <w:rsid w:val="00175BD1"/>
    <w:rsid w:val="001802FF"/>
    <w:rsid w:val="0018069A"/>
    <w:rsid w:val="00181CD2"/>
    <w:rsid w:val="00182164"/>
    <w:rsid w:val="00182AF9"/>
    <w:rsid w:val="001840AD"/>
    <w:rsid w:val="001911FF"/>
    <w:rsid w:val="0019232E"/>
    <w:rsid w:val="001940AA"/>
    <w:rsid w:val="001959C5"/>
    <w:rsid w:val="001A07B5"/>
    <w:rsid w:val="001A09F2"/>
    <w:rsid w:val="001A4B8B"/>
    <w:rsid w:val="001B0773"/>
    <w:rsid w:val="001B48FD"/>
    <w:rsid w:val="001B5CA7"/>
    <w:rsid w:val="001B6067"/>
    <w:rsid w:val="001B753B"/>
    <w:rsid w:val="001C001C"/>
    <w:rsid w:val="001C3E9C"/>
    <w:rsid w:val="001C4F99"/>
    <w:rsid w:val="001C55C7"/>
    <w:rsid w:val="001C5C86"/>
    <w:rsid w:val="001C7A18"/>
    <w:rsid w:val="001D05AC"/>
    <w:rsid w:val="001D5823"/>
    <w:rsid w:val="001D6732"/>
    <w:rsid w:val="001E01CA"/>
    <w:rsid w:val="001E0DF7"/>
    <w:rsid w:val="001E4ADC"/>
    <w:rsid w:val="001F13C3"/>
    <w:rsid w:val="001F33CF"/>
    <w:rsid w:val="001F54BC"/>
    <w:rsid w:val="001F58DB"/>
    <w:rsid w:val="00200E41"/>
    <w:rsid w:val="00201C7A"/>
    <w:rsid w:val="00204A6A"/>
    <w:rsid w:val="00204ED7"/>
    <w:rsid w:val="00205E78"/>
    <w:rsid w:val="00207694"/>
    <w:rsid w:val="00212E2C"/>
    <w:rsid w:val="00214D62"/>
    <w:rsid w:val="00215695"/>
    <w:rsid w:val="00215DB2"/>
    <w:rsid w:val="0021658D"/>
    <w:rsid w:val="00225668"/>
    <w:rsid w:val="00230859"/>
    <w:rsid w:val="00231E06"/>
    <w:rsid w:val="00231EEA"/>
    <w:rsid w:val="00234AC2"/>
    <w:rsid w:val="00240DDA"/>
    <w:rsid w:val="002460CA"/>
    <w:rsid w:val="00246573"/>
    <w:rsid w:val="00250502"/>
    <w:rsid w:val="0025318D"/>
    <w:rsid w:val="00253C82"/>
    <w:rsid w:val="00260851"/>
    <w:rsid w:val="00260E73"/>
    <w:rsid w:val="002639D4"/>
    <w:rsid w:val="00266B01"/>
    <w:rsid w:val="00266DC4"/>
    <w:rsid w:val="00270AC7"/>
    <w:rsid w:val="00270DD5"/>
    <w:rsid w:val="002724F9"/>
    <w:rsid w:val="00281877"/>
    <w:rsid w:val="002856D8"/>
    <w:rsid w:val="002913E2"/>
    <w:rsid w:val="0029179A"/>
    <w:rsid w:val="002957DC"/>
    <w:rsid w:val="002A0655"/>
    <w:rsid w:val="002A3BAA"/>
    <w:rsid w:val="002A42EC"/>
    <w:rsid w:val="002A63FE"/>
    <w:rsid w:val="002A7434"/>
    <w:rsid w:val="002B0715"/>
    <w:rsid w:val="002B363B"/>
    <w:rsid w:val="002B3998"/>
    <w:rsid w:val="002B40CA"/>
    <w:rsid w:val="002B5F97"/>
    <w:rsid w:val="002B6AE2"/>
    <w:rsid w:val="002C4B2B"/>
    <w:rsid w:val="002C5C70"/>
    <w:rsid w:val="002C68C2"/>
    <w:rsid w:val="002C6F34"/>
    <w:rsid w:val="002D24ED"/>
    <w:rsid w:val="002D2F15"/>
    <w:rsid w:val="002D3D9E"/>
    <w:rsid w:val="002D4B6B"/>
    <w:rsid w:val="002D77F8"/>
    <w:rsid w:val="002E11FC"/>
    <w:rsid w:val="002E12C0"/>
    <w:rsid w:val="002E6F86"/>
    <w:rsid w:val="002F02DB"/>
    <w:rsid w:val="0030168E"/>
    <w:rsid w:val="003039D8"/>
    <w:rsid w:val="00305A2E"/>
    <w:rsid w:val="003060CD"/>
    <w:rsid w:val="00307832"/>
    <w:rsid w:val="00310FF0"/>
    <w:rsid w:val="00317C1A"/>
    <w:rsid w:val="003205B5"/>
    <w:rsid w:val="00323F0F"/>
    <w:rsid w:val="00324650"/>
    <w:rsid w:val="003272A9"/>
    <w:rsid w:val="00343DCC"/>
    <w:rsid w:val="00346727"/>
    <w:rsid w:val="00346E9F"/>
    <w:rsid w:val="00347D5E"/>
    <w:rsid w:val="00352128"/>
    <w:rsid w:val="00353E22"/>
    <w:rsid w:val="003579FB"/>
    <w:rsid w:val="0036203F"/>
    <w:rsid w:val="00362F8B"/>
    <w:rsid w:val="003638CC"/>
    <w:rsid w:val="003656FF"/>
    <w:rsid w:val="00367DC3"/>
    <w:rsid w:val="00370493"/>
    <w:rsid w:val="003705DA"/>
    <w:rsid w:val="00372AC5"/>
    <w:rsid w:val="00376CD3"/>
    <w:rsid w:val="003770FF"/>
    <w:rsid w:val="00377DCF"/>
    <w:rsid w:val="00381797"/>
    <w:rsid w:val="003848C4"/>
    <w:rsid w:val="00385370"/>
    <w:rsid w:val="0039261E"/>
    <w:rsid w:val="003948F2"/>
    <w:rsid w:val="00395C87"/>
    <w:rsid w:val="00397FF3"/>
    <w:rsid w:val="003A1AD8"/>
    <w:rsid w:val="003A2AE5"/>
    <w:rsid w:val="003A77BE"/>
    <w:rsid w:val="003B0528"/>
    <w:rsid w:val="003B372E"/>
    <w:rsid w:val="003B5310"/>
    <w:rsid w:val="003C3221"/>
    <w:rsid w:val="003C481E"/>
    <w:rsid w:val="003D66CC"/>
    <w:rsid w:val="003E188F"/>
    <w:rsid w:val="003E2535"/>
    <w:rsid w:val="003E3030"/>
    <w:rsid w:val="003E756A"/>
    <w:rsid w:val="003F0515"/>
    <w:rsid w:val="003F2302"/>
    <w:rsid w:val="003F3A37"/>
    <w:rsid w:val="0041085D"/>
    <w:rsid w:val="00412795"/>
    <w:rsid w:val="00416E9E"/>
    <w:rsid w:val="00417926"/>
    <w:rsid w:val="004241A4"/>
    <w:rsid w:val="0042652D"/>
    <w:rsid w:val="0043369C"/>
    <w:rsid w:val="00435B72"/>
    <w:rsid w:val="0043610D"/>
    <w:rsid w:val="004363DF"/>
    <w:rsid w:val="00437C06"/>
    <w:rsid w:val="004468D2"/>
    <w:rsid w:val="00451BDA"/>
    <w:rsid w:val="00452673"/>
    <w:rsid w:val="0046044A"/>
    <w:rsid w:val="00471AAE"/>
    <w:rsid w:val="004804F8"/>
    <w:rsid w:val="00483CDA"/>
    <w:rsid w:val="00484A85"/>
    <w:rsid w:val="0048734D"/>
    <w:rsid w:val="00487D64"/>
    <w:rsid w:val="004908F9"/>
    <w:rsid w:val="00493115"/>
    <w:rsid w:val="0049423C"/>
    <w:rsid w:val="00497A06"/>
    <w:rsid w:val="004A37E6"/>
    <w:rsid w:val="004A4BA7"/>
    <w:rsid w:val="004A4DE1"/>
    <w:rsid w:val="004A587F"/>
    <w:rsid w:val="004B0DD4"/>
    <w:rsid w:val="004B558C"/>
    <w:rsid w:val="004B5B93"/>
    <w:rsid w:val="004B69C5"/>
    <w:rsid w:val="004C005A"/>
    <w:rsid w:val="004C0A52"/>
    <w:rsid w:val="004C0E4F"/>
    <w:rsid w:val="004C0F6B"/>
    <w:rsid w:val="004C104F"/>
    <w:rsid w:val="004C2C30"/>
    <w:rsid w:val="004C4543"/>
    <w:rsid w:val="004C4A65"/>
    <w:rsid w:val="004C6832"/>
    <w:rsid w:val="004C6C78"/>
    <w:rsid w:val="004D081B"/>
    <w:rsid w:val="004D32C5"/>
    <w:rsid w:val="004D3A9D"/>
    <w:rsid w:val="004D3C5E"/>
    <w:rsid w:val="004E06ED"/>
    <w:rsid w:val="004E15BC"/>
    <w:rsid w:val="004E314A"/>
    <w:rsid w:val="004E46DA"/>
    <w:rsid w:val="004E54C5"/>
    <w:rsid w:val="004E60A1"/>
    <w:rsid w:val="004E7242"/>
    <w:rsid w:val="004F140B"/>
    <w:rsid w:val="004F39E9"/>
    <w:rsid w:val="004F690D"/>
    <w:rsid w:val="004F6A11"/>
    <w:rsid w:val="005029DB"/>
    <w:rsid w:val="00505357"/>
    <w:rsid w:val="00505FD8"/>
    <w:rsid w:val="005101CD"/>
    <w:rsid w:val="00510692"/>
    <w:rsid w:val="0051092E"/>
    <w:rsid w:val="0051367E"/>
    <w:rsid w:val="00523673"/>
    <w:rsid w:val="00524669"/>
    <w:rsid w:val="00533862"/>
    <w:rsid w:val="00536601"/>
    <w:rsid w:val="00540B1F"/>
    <w:rsid w:val="00543B1A"/>
    <w:rsid w:val="00544997"/>
    <w:rsid w:val="005456CF"/>
    <w:rsid w:val="00546D16"/>
    <w:rsid w:val="00547485"/>
    <w:rsid w:val="00554FC4"/>
    <w:rsid w:val="00557EF4"/>
    <w:rsid w:val="00564368"/>
    <w:rsid w:val="005646C9"/>
    <w:rsid w:val="00564775"/>
    <w:rsid w:val="0056735A"/>
    <w:rsid w:val="00570D8A"/>
    <w:rsid w:val="005736A2"/>
    <w:rsid w:val="00577B16"/>
    <w:rsid w:val="0058109A"/>
    <w:rsid w:val="005846A3"/>
    <w:rsid w:val="00584E86"/>
    <w:rsid w:val="005868AE"/>
    <w:rsid w:val="00590750"/>
    <w:rsid w:val="005910CB"/>
    <w:rsid w:val="0059363C"/>
    <w:rsid w:val="005937EC"/>
    <w:rsid w:val="005965BD"/>
    <w:rsid w:val="005A01D0"/>
    <w:rsid w:val="005A03FA"/>
    <w:rsid w:val="005A0DAE"/>
    <w:rsid w:val="005A2B48"/>
    <w:rsid w:val="005A2D4F"/>
    <w:rsid w:val="005A7765"/>
    <w:rsid w:val="005B3D21"/>
    <w:rsid w:val="005B4337"/>
    <w:rsid w:val="005C3938"/>
    <w:rsid w:val="005C7D10"/>
    <w:rsid w:val="005D093A"/>
    <w:rsid w:val="005D2CB3"/>
    <w:rsid w:val="005D3302"/>
    <w:rsid w:val="005D5519"/>
    <w:rsid w:val="005D58C4"/>
    <w:rsid w:val="005D702D"/>
    <w:rsid w:val="005E138D"/>
    <w:rsid w:val="005E1DB2"/>
    <w:rsid w:val="005F52BC"/>
    <w:rsid w:val="005F5A5E"/>
    <w:rsid w:val="006039A7"/>
    <w:rsid w:val="006041AC"/>
    <w:rsid w:val="006144F0"/>
    <w:rsid w:val="00621759"/>
    <w:rsid w:val="00623E74"/>
    <w:rsid w:val="00624472"/>
    <w:rsid w:val="0062576D"/>
    <w:rsid w:val="00625AF5"/>
    <w:rsid w:val="00630874"/>
    <w:rsid w:val="00631947"/>
    <w:rsid w:val="00632C48"/>
    <w:rsid w:val="006342A9"/>
    <w:rsid w:val="00634B4C"/>
    <w:rsid w:val="006426AE"/>
    <w:rsid w:val="00646550"/>
    <w:rsid w:val="006468E0"/>
    <w:rsid w:val="00651B00"/>
    <w:rsid w:val="00651D9D"/>
    <w:rsid w:val="00654B6F"/>
    <w:rsid w:val="00656B85"/>
    <w:rsid w:val="006608A5"/>
    <w:rsid w:val="0066284F"/>
    <w:rsid w:val="006664AA"/>
    <w:rsid w:val="0066682B"/>
    <w:rsid w:val="00671277"/>
    <w:rsid w:val="006716CD"/>
    <w:rsid w:val="0067184A"/>
    <w:rsid w:val="00674860"/>
    <w:rsid w:val="00674F7D"/>
    <w:rsid w:val="006801B8"/>
    <w:rsid w:val="00681021"/>
    <w:rsid w:val="0068257F"/>
    <w:rsid w:val="00682E6E"/>
    <w:rsid w:val="00683CB8"/>
    <w:rsid w:val="00683D90"/>
    <w:rsid w:val="00683F78"/>
    <w:rsid w:val="006852F2"/>
    <w:rsid w:val="00690598"/>
    <w:rsid w:val="00690D1E"/>
    <w:rsid w:val="00691975"/>
    <w:rsid w:val="00691CF5"/>
    <w:rsid w:val="00692C37"/>
    <w:rsid w:val="0069312F"/>
    <w:rsid w:val="00693914"/>
    <w:rsid w:val="00693CE1"/>
    <w:rsid w:val="0069741A"/>
    <w:rsid w:val="006A370D"/>
    <w:rsid w:val="006A3752"/>
    <w:rsid w:val="006A536E"/>
    <w:rsid w:val="006A7F1B"/>
    <w:rsid w:val="006B0B8E"/>
    <w:rsid w:val="006B0DB0"/>
    <w:rsid w:val="006B15A9"/>
    <w:rsid w:val="006B23F3"/>
    <w:rsid w:val="006B7779"/>
    <w:rsid w:val="006C18A7"/>
    <w:rsid w:val="006C4521"/>
    <w:rsid w:val="006C59BC"/>
    <w:rsid w:val="006C5E1D"/>
    <w:rsid w:val="006D257F"/>
    <w:rsid w:val="006D6F7D"/>
    <w:rsid w:val="006E1954"/>
    <w:rsid w:val="006E6581"/>
    <w:rsid w:val="006E7E66"/>
    <w:rsid w:val="006E7F51"/>
    <w:rsid w:val="006F21EE"/>
    <w:rsid w:val="006F4E64"/>
    <w:rsid w:val="006F5435"/>
    <w:rsid w:val="006F7B0A"/>
    <w:rsid w:val="00700B0B"/>
    <w:rsid w:val="00701AB4"/>
    <w:rsid w:val="00713B83"/>
    <w:rsid w:val="00715F74"/>
    <w:rsid w:val="007173D8"/>
    <w:rsid w:val="0072141E"/>
    <w:rsid w:val="00725205"/>
    <w:rsid w:val="00725E66"/>
    <w:rsid w:val="00727239"/>
    <w:rsid w:val="007274B8"/>
    <w:rsid w:val="00727CDB"/>
    <w:rsid w:val="00727DF2"/>
    <w:rsid w:val="0073062F"/>
    <w:rsid w:val="00730BE1"/>
    <w:rsid w:val="007319BC"/>
    <w:rsid w:val="0073407F"/>
    <w:rsid w:val="00736EEB"/>
    <w:rsid w:val="007376BC"/>
    <w:rsid w:val="00741007"/>
    <w:rsid w:val="00741B15"/>
    <w:rsid w:val="007439D6"/>
    <w:rsid w:val="00746763"/>
    <w:rsid w:val="00746D47"/>
    <w:rsid w:val="0074779B"/>
    <w:rsid w:val="00752346"/>
    <w:rsid w:val="007536C3"/>
    <w:rsid w:val="00757435"/>
    <w:rsid w:val="00760B49"/>
    <w:rsid w:val="00765ECD"/>
    <w:rsid w:val="00766D68"/>
    <w:rsid w:val="00770D1F"/>
    <w:rsid w:val="00770F33"/>
    <w:rsid w:val="0077341D"/>
    <w:rsid w:val="00775A1B"/>
    <w:rsid w:val="00775C0C"/>
    <w:rsid w:val="00777598"/>
    <w:rsid w:val="0078147C"/>
    <w:rsid w:val="00781D3C"/>
    <w:rsid w:val="00782FB7"/>
    <w:rsid w:val="007838DC"/>
    <w:rsid w:val="00787350"/>
    <w:rsid w:val="007902E6"/>
    <w:rsid w:val="00790509"/>
    <w:rsid w:val="00790911"/>
    <w:rsid w:val="0079610E"/>
    <w:rsid w:val="00796991"/>
    <w:rsid w:val="0079772C"/>
    <w:rsid w:val="007A4070"/>
    <w:rsid w:val="007A7A84"/>
    <w:rsid w:val="007B186C"/>
    <w:rsid w:val="007B5515"/>
    <w:rsid w:val="007C22B7"/>
    <w:rsid w:val="007C3AF3"/>
    <w:rsid w:val="007C4C54"/>
    <w:rsid w:val="007D39FD"/>
    <w:rsid w:val="007E02AD"/>
    <w:rsid w:val="007E0F3A"/>
    <w:rsid w:val="007E2E1E"/>
    <w:rsid w:val="007E3F69"/>
    <w:rsid w:val="007E6738"/>
    <w:rsid w:val="007F75CA"/>
    <w:rsid w:val="00801632"/>
    <w:rsid w:val="0080197E"/>
    <w:rsid w:val="0080201E"/>
    <w:rsid w:val="008039EE"/>
    <w:rsid w:val="00804F23"/>
    <w:rsid w:val="008050EC"/>
    <w:rsid w:val="0080555F"/>
    <w:rsid w:val="00805B42"/>
    <w:rsid w:val="00806D46"/>
    <w:rsid w:val="00810024"/>
    <w:rsid w:val="008103D1"/>
    <w:rsid w:val="0081105D"/>
    <w:rsid w:val="00813C8E"/>
    <w:rsid w:val="008160DD"/>
    <w:rsid w:val="00820C13"/>
    <w:rsid w:val="0082121E"/>
    <w:rsid w:val="008215CC"/>
    <w:rsid w:val="00833924"/>
    <w:rsid w:val="00833E58"/>
    <w:rsid w:val="00833E7C"/>
    <w:rsid w:val="00833F85"/>
    <w:rsid w:val="008374DA"/>
    <w:rsid w:val="00840A48"/>
    <w:rsid w:val="0084243C"/>
    <w:rsid w:val="00846652"/>
    <w:rsid w:val="008466EE"/>
    <w:rsid w:val="008474F2"/>
    <w:rsid w:val="0085244C"/>
    <w:rsid w:val="00853238"/>
    <w:rsid w:val="00861032"/>
    <w:rsid w:val="00863A26"/>
    <w:rsid w:val="00870972"/>
    <w:rsid w:val="00870F59"/>
    <w:rsid w:val="008718DE"/>
    <w:rsid w:val="00876EFD"/>
    <w:rsid w:val="00877893"/>
    <w:rsid w:val="00877B35"/>
    <w:rsid w:val="00877E50"/>
    <w:rsid w:val="00881A74"/>
    <w:rsid w:val="00885948"/>
    <w:rsid w:val="00887317"/>
    <w:rsid w:val="008909A4"/>
    <w:rsid w:val="00890D37"/>
    <w:rsid w:val="00890F38"/>
    <w:rsid w:val="008A0BA0"/>
    <w:rsid w:val="008A0EB2"/>
    <w:rsid w:val="008A2733"/>
    <w:rsid w:val="008A6E16"/>
    <w:rsid w:val="008A76EB"/>
    <w:rsid w:val="008B1F96"/>
    <w:rsid w:val="008B4774"/>
    <w:rsid w:val="008C33AB"/>
    <w:rsid w:val="008C68E6"/>
    <w:rsid w:val="008C72B7"/>
    <w:rsid w:val="008E2084"/>
    <w:rsid w:val="008E4898"/>
    <w:rsid w:val="008E731C"/>
    <w:rsid w:val="008F1E6B"/>
    <w:rsid w:val="008F32B5"/>
    <w:rsid w:val="008F51AC"/>
    <w:rsid w:val="008F712E"/>
    <w:rsid w:val="008F7625"/>
    <w:rsid w:val="00902587"/>
    <w:rsid w:val="00902ECD"/>
    <w:rsid w:val="009137A9"/>
    <w:rsid w:val="00915320"/>
    <w:rsid w:val="00917274"/>
    <w:rsid w:val="00922964"/>
    <w:rsid w:val="0092548F"/>
    <w:rsid w:val="009321EF"/>
    <w:rsid w:val="009329F7"/>
    <w:rsid w:val="009362A2"/>
    <w:rsid w:val="00941971"/>
    <w:rsid w:val="00942CEB"/>
    <w:rsid w:val="00944E45"/>
    <w:rsid w:val="0095241F"/>
    <w:rsid w:val="0095731D"/>
    <w:rsid w:val="009579A2"/>
    <w:rsid w:val="0096191B"/>
    <w:rsid w:val="0096194D"/>
    <w:rsid w:val="009737CB"/>
    <w:rsid w:val="00973BE4"/>
    <w:rsid w:val="00973BF0"/>
    <w:rsid w:val="009747F8"/>
    <w:rsid w:val="00975FDB"/>
    <w:rsid w:val="009768E6"/>
    <w:rsid w:val="00982637"/>
    <w:rsid w:val="0098285B"/>
    <w:rsid w:val="00992502"/>
    <w:rsid w:val="009958CE"/>
    <w:rsid w:val="00997A28"/>
    <w:rsid w:val="009A2ABD"/>
    <w:rsid w:val="009A427F"/>
    <w:rsid w:val="009A6FC5"/>
    <w:rsid w:val="009B1591"/>
    <w:rsid w:val="009B207E"/>
    <w:rsid w:val="009B32F8"/>
    <w:rsid w:val="009B5653"/>
    <w:rsid w:val="009C0A2D"/>
    <w:rsid w:val="009C6F58"/>
    <w:rsid w:val="009D0F6E"/>
    <w:rsid w:val="009D16FE"/>
    <w:rsid w:val="009D4534"/>
    <w:rsid w:val="009D50D4"/>
    <w:rsid w:val="009D512F"/>
    <w:rsid w:val="009D5CB2"/>
    <w:rsid w:val="009D7925"/>
    <w:rsid w:val="009D7D92"/>
    <w:rsid w:val="009E033E"/>
    <w:rsid w:val="009E1F05"/>
    <w:rsid w:val="009E2101"/>
    <w:rsid w:val="009E5410"/>
    <w:rsid w:val="009E6B3F"/>
    <w:rsid w:val="009F1FCD"/>
    <w:rsid w:val="009F32BD"/>
    <w:rsid w:val="009F6677"/>
    <w:rsid w:val="009F6938"/>
    <w:rsid w:val="009F6AF2"/>
    <w:rsid w:val="00A0463C"/>
    <w:rsid w:val="00A0655B"/>
    <w:rsid w:val="00A11AF0"/>
    <w:rsid w:val="00A11F34"/>
    <w:rsid w:val="00A15048"/>
    <w:rsid w:val="00A153EA"/>
    <w:rsid w:val="00A15F3D"/>
    <w:rsid w:val="00A21A8C"/>
    <w:rsid w:val="00A23A1F"/>
    <w:rsid w:val="00A27BBB"/>
    <w:rsid w:val="00A337F1"/>
    <w:rsid w:val="00A349F1"/>
    <w:rsid w:val="00A425CF"/>
    <w:rsid w:val="00A46B01"/>
    <w:rsid w:val="00A6330C"/>
    <w:rsid w:val="00A71D28"/>
    <w:rsid w:val="00A741E7"/>
    <w:rsid w:val="00A753E8"/>
    <w:rsid w:val="00A844CE"/>
    <w:rsid w:val="00A92CB9"/>
    <w:rsid w:val="00A9422F"/>
    <w:rsid w:val="00A9432C"/>
    <w:rsid w:val="00A97741"/>
    <w:rsid w:val="00AA2711"/>
    <w:rsid w:val="00AA5316"/>
    <w:rsid w:val="00AA6FC7"/>
    <w:rsid w:val="00AB057E"/>
    <w:rsid w:val="00AB0E31"/>
    <w:rsid w:val="00AB1B63"/>
    <w:rsid w:val="00AB43A4"/>
    <w:rsid w:val="00AB4F89"/>
    <w:rsid w:val="00AC24F9"/>
    <w:rsid w:val="00AC427C"/>
    <w:rsid w:val="00AC6256"/>
    <w:rsid w:val="00AC712C"/>
    <w:rsid w:val="00AD133E"/>
    <w:rsid w:val="00AD1B9D"/>
    <w:rsid w:val="00AD1EF4"/>
    <w:rsid w:val="00AD3733"/>
    <w:rsid w:val="00AD6B47"/>
    <w:rsid w:val="00AE034E"/>
    <w:rsid w:val="00AE447C"/>
    <w:rsid w:val="00AF3F0E"/>
    <w:rsid w:val="00AF4B90"/>
    <w:rsid w:val="00AF66CB"/>
    <w:rsid w:val="00B01358"/>
    <w:rsid w:val="00B0174F"/>
    <w:rsid w:val="00B019B6"/>
    <w:rsid w:val="00B06B4B"/>
    <w:rsid w:val="00B10E9F"/>
    <w:rsid w:val="00B111F7"/>
    <w:rsid w:val="00B17815"/>
    <w:rsid w:val="00B210CD"/>
    <w:rsid w:val="00B217B8"/>
    <w:rsid w:val="00B23EB4"/>
    <w:rsid w:val="00B27585"/>
    <w:rsid w:val="00B30EF9"/>
    <w:rsid w:val="00B34959"/>
    <w:rsid w:val="00B36C0E"/>
    <w:rsid w:val="00B36FD3"/>
    <w:rsid w:val="00B37A09"/>
    <w:rsid w:val="00B37DAF"/>
    <w:rsid w:val="00B424DC"/>
    <w:rsid w:val="00B42A58"/>
    <w:rsid w:val="00B51006"/>
    <w:rsid w:val="00B5265F"/>
    <w:rsid w:val="00B55AFC"/>
    <w:rsid w:val="00B57A3F"/>
    <w:rsid w:val="00B57AEB"/>
    <w:rsid w:val="00B57E0F"/>
    <w:rsid w:val="00B6008A"/>
    <w:rsid w:val="00B6557F"/>
    <w:rsid w:val="00B67462"/>
    <w:rsid w:val="00B67860"/>
    <w:rsid w:val="00B67EB4"/>
    <w:rsid w:val="00B71CFA"/>
    <w:rsid w:val="00B72EEE"/>
    <w:rsid w:val="00B75CEF"/>
    <w:rsid w:val="00B77532"/>
    <w:rsid w:val="00B808DB"/>
    <w:rsid w:val="00B8293E"/>
    <w:rsid w:val="00B86525"/>
    <w:rsid w:val="00B87CAA"/>
    <w:rsid w:val="00B93972"/>
    <w:rsid w:val="00BA1565"/>
    <w:rsid w:val="00BA6D16"/>
    <w:rsid w:val="00BB1A6F"/>
    <w:rsid w:val="00BB3F3E"/>
    <w:rsid w:val="00BC123C"/>
    <w:rsid w:val="00BC44DF"/>
    <w:rsid w:val="00BC58F1"/>
    <w:rsid w:val="00BC5EEE"/>
    <w:rsid w:val="00BC64E4"/>
    <w:rsid w:val="00BC685F"/>
    <w:rsid w:val="00BC7608"/>
    <w:rsid w:val="00BD1F36"/>
    <w:rsid w:val="00BD34B9"/>
    <w:rsid w:val="00BD3C47"/>
    <w:rsid w:val="00BD6A4C"/>
    <w:rsid w:val="00BD6F85"/>
    <w:rsid w:val="00BE1B39"/>
    <w:rsid w:val="00BE1B98"/>
    <w:rsid w:val="00BF0471"/>
    <w:rsid w:val="00BF1A51"/>
    <w:rsid w:val="00BF6C91"/>
    <w:rsid w:val="00BF76F2"/>
    <w:rsid w:val="00BF791A"/>
    <w:rsid w:val="00C02F15"/>
    <w:rsid w:val="00C040CD"/>
    <w:rsid w:val="00C06926"/>
    <w:rsid w:val="00C06BEA"/>
    <w:rsid w:val="00C076A8"/>
    <w:rsid w:val="00C10DC3"/>
    <w:rsid w:val="00C13B2C"/>
    <w:rsid w:val="00C15545"/>
    <w:rsid w:val="00C17FEB"/>
    <w:rsid w:val="00C2027B"/>
    <w:rsid w:val="00C22271"/>
    <w:rsid w:val="00C27C0F"/>
    <w:rsid w:val="00C3506A"/>
    <w:rsid w:val="00C36E68"/>
    <w:rsid w:val="00C379C9"/>
    <w:rsid w:val="00C37B9D"/>
    <w:rsid w:val="00C42806"/>
    <w:rsid w:val="00C43CEF"/>
    <w:rsid w:val="00C44D39"/>
    <w:rsid w:val="00C45509"/>
    <w:rsid w:val="00C46328"/>
    <w:rsid w:val="00C50E49"/>
    <w:rsid w:val="00C56591"/>
    <w:rsid w:val="00C618F0"/>
    <w:rsid w:val="00C6218A"/>
    <w:rsid w:val="00C7080A"/>
    <w:rsid w:val="00C7096C"/>
    <w:rsid w:val="00C73A1C"/>
    <w:rsid w:val="00C76263"/>
    <w:rsid w:val="00C81A87"/>
    <w:rsid w:val="00C81F67"/>
    <w:rsid w:val="00C87311"/>
    <w:rsid w:val="00C919B6"/>
    <w:rsid w:val="00C91A72"/>
    <w:rsid w:val="00C94949"/>
    <w:rsid w:val="00C94DE1"/>
    <w:rsid w:val="00CA30AD"/>
    <w:rsid w:val="00CA759E"/>
    <w:rsid w:val="00CA7AD2"/>
    <w:rsid w:val="00CB2BAB"/>
    <w:rsid w:val="00CB45A8"/>
    <w:rsid w:val="00CC57DB"/>
    <w:rsid w:val="00CD06BD"/>
    <w:rsid w:val="00CD3876"/>
    <w:rsid w:val="00CD447B"/>
    <w:rsid w:val="00CE3BB1"/>
    <w:rsid w:val="00CE6EE4"/>
    <w:rsid w:val="00CE750E"/>
    <w:rsid w:val="00CF31DE"/>
    <w:rsid w:val="00CF7AF7"/>
    <w:rsid w:val="00D02CAD"/>
    <w:rsid w:val="00D02CDE"/>
    <w:rsid w:val="00D034D8"/>
    <w:rsid w:val="00D14EB1"/>
    <w:rsid w:val="00D16CA1"/>
    <w:rsid w:val="00D2072E"/>
    <w:rsid w:val="00D23014"/>
    <w:rsid w:val="00D233C7"/>
    <w:rsid w:val="00D25051"/>
    <w:rsid w:val="00D2763E"/>
    <w:rsid w:val="00D35697"/>
    <w:rsid w:val="00D43B46"/>
    <w:rsid w:val="00D44FA1"/>
    <w:rsid w:val="00D4538D"/>
    <w:rsid w:val="00D4614C"/>
    <w:rsid w:val="00D507D5"/>
    <w:rsid w:val="00D5430F"/>
    <w:rsid w:val="00D55F87"/>
    <w:rsid w:val="00D564F1"/>
    <w:rsid w:val="00D627F3"/>
    <w:rsid w:val="00D62A8F"/>
    <w:rsid w:val="00D64A2A"/>
    <w:rsid w:val="00D704F0"/>
    <w:rsid w:val="00D74673"/>
    <w:rsid w:val="00D81389"/>
    <w:rsid w:val="00D829EF"/>
    <w:rsid w:val="00D829FF"/>
    <w:rsid w:val="00D8365B"/>
    <w:rsid w:val="00D83F52"/>
    <w:rsid w:val="00D90CF2"/>
    <w:rsid w:val="00D9348D"/>
    <w:rsid w:val="00D97B6A"/>
    <w:rsid w:val="00DA1ADA"/>
    <w:rsid w:val="00DA3981"/>
    <w:rsid w:val="00DA39F9"/>
    <w:rsid w:val="00DA61CE"/>
    <w:rsid w:val="00DA78DE"/>
    <w:rsid w:val="00DB23E5"/>
    <w:rsid w:val="00DB3271"/>
    <w:rsid w:val="00DB48F6"/>
    <w:rsid w:val="00DB5FA0"/>
    <w:rsid w:val="00DB7F8F"/>
    <w:rsid w:val="00DC00E9"/>
    <w:rsid w:val="00DC12E3"/>
    <w:rsid w:val="00DC4F0F"/>
    <w:rsid w:val="00DD024E"/>
    <w:rsid w:val="00DD5793"/>
    <w:rsid w:val="00DD5C1F"/>
    <w:rsid w:val="00DD7D6D"/>
    <w:rsid w:val="00DE1CC6"/>
    <w:rsid w:val="00DE50DD"/>
    <w:rsid w:val="00DF41C8"/>
    <w:rsid w:val="00E0249F"/>
    <w:rsid w:val="00E061C6"/>
    <w:rsid w:val="00E065B3"/>
    <w:rsid w:val="00E06755"/>
    <w:rsid w:val="00E07978"/>
    <w:rsid w:val="00E11E71"/>
    <w:rsid w:val="00E11EB2"/>
    <w:rsid w:val="00E11F92"/>
    <w:rsid w:val="00E14CA4"/>
    <w:rsid w:val="00E14F37"/>
    <w:rsid w:val="00E170E8"/>
    <w:rsid w:val="00E21B52"/>
    <w:rsid w:val="00E231D8"/>
    <w:rsid w:val="00E2547D"/>
    <w:rsid w:val="00E25659"/>
    <w:rsid w:val="00E2614C"/>
    <w:rsid w:val="00E271E1"/>
    <w:rsid w:val="00E3022D"/>
    <w:rsid w:val="00E35759"/>
    <w:rsid w:val="00E36331"/>
    <w:rsid w:val="00E43967"/>
    <w:rsid w:val="00E4732B"/>
    <w:rsid w:val="00E50FAA"/>
    <w:rsid w:val="00E51448"/>
    <w:rsid w:val="00E578AB"/>
    <w:rsid w:val="00E62D36"/>
    <w:rsid w:val="00E65F17"/>
    <w:rsid w:val="00E66CFD"/>
    <w:rsid w:val="00E670AB"/>
    <w:rsid w:val="00E671E7"/>
    <w:rsid w:val="00E721EC"/>
    <w:rsid w:val="00E7311B"/>
    <w:rsid w:val="00E7547E"/>
    <w:rsid w:val="00E75633"/>
    <w:rsid w:val="00E8044D"/>
    <w:rsid w:val="00E83E54"/>
    <w:rsid w:val="00E83EE3"/>
    <w:rsid w:val="00E86C30"/>
    <w:rsid w:val="00E90791"/>
    <w:rsid w:val="00E90C30"/>
    <w:rsid w:val="00E90F8D"/>
    <w:rsid w:val="00E920F5"/>
    <w:rsid w:val="00E92D48"/>
    <w:rsid w:val="00E95AD8"/>
    <w:rsid w:val="00EA5BBF"/>
    <w:rsid w:val="00EA6AD9"/>
    <w:rsid w:val="00EA77E7"/>
    <w:rsid w:val="00EB04D6"/>
    <w:rsid w:val="00EB0A0C"/>
    <w:rsid w:val="00EB3CC5"/>
    <w:rsid w:val="00EB7CE6"/>
    <w:rsid w:val="00ED0429"/>
    <w:rsid w:val="00ED2065"/>
    <w:rsid w:val="00ED213F"/>
    <w:rsid w:val="00ED4D34"/>
    <w:rsid w:val="00ED5548"/>
    <w:rsid w:val="00EE3D6F"/>
    <w:rsid w:val="00EE418E"/>
    <w:rsid w:val="00F039CD"/>
    <w:rsid w:val="00F055F1"/>
    <w:rsid w:val="00F12991"/>
    <w:rsid w:val="00F16F74"/>
    <w:rsid w:val="00F21113"/>
    <w:rsid w:val="00F22391"/>
    <w:rsid w:val="00F22FC9"/>
    <w:rsid w:val="00F237DA"/>
    <w:rsid w:val="00F245BA"/>
    <w:rsid w:val="00F25096"/>
    <w:rsid w:val="00F27895"/>
    <w:rsid w:val="00F30C24"/>
    <w:rsid w:val="00F33B3D"/>
    <w:rsid w:val="00F374FC"/>
    <w:rsid w:val="00F4079D"/>
    <w:rsid w:val="00F40ED9"/>
    <w:rsid w:val="00F420E5"/>
    <w:rsid w:val="00F42C63"/>
    <w:rsid w:val="00F46B12"/>
    <w:rsid w:val="00F5025F"/>
    <w:rsid w:val="00F5150F"/>
    <w:rsid w:val="00F554B4"/>
    <w:rsid w:val="00F61BB2"/>
    <w:rsid w:val="00F65C85"/>
    <w:rsid w:val="00F67581"/>
    <w:rsid w:val="00F73DA3"/>
    <w:rsid w:val="00F75716"/>
    <w:rsid w:val="00F80C34"/>
    <w:rsid w:val="00F84EC1"/>
    <w:rsid w:val="00F85F59"/>
    <w:rsid w:val="00F87F2E"/>
    <w:rsid w:val="00F97CB4"/>
    <w:rsid w:val="00FA16B7"/>
    <w:rsid w:val="00FA282F"/>
    <w:rsid w:val="00FA3CFC"/>
    <w:rsid w:val="00FB00FA"/>
    <w:rsid w:val="00FB7F85"/>
    <w:rsid w:val="00FC1C13"/>
    <w:rsid w:val="00FC229B"/>
    <w:rsid w:val="00FC64BC"/>
    <w:rsid w:val="00FD0AD6"/>
    <w:rsid w:val="00FE1DAA"/>
    <w:rsid w:val="00FE28F8"/>
    <w:rsid w:val="00FE2964"/>
    <w:rsid w:val="00FE3B6B"/>
    <w:rsid w:val="00FE6BA1"/>
    <w:rsid w:val="00FF145E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BB19B-07F6-4A9B-BA07-A215B44A8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3</TotalTime>
  <Pages>1</Pages>
  <Words>119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8</cp:revision>
  <cp:lastPrinted>2021-05-17T19:33:00Z</cp:lastPrinted>
  <dcterms:created xsi:type="dcterms:W3CDTF">2021-05-31T12:47:00Z</dcterms:created>
  <dcterms:modified xsi:type="dcterms:W3CDTF">2021-05-31T12:51:00Z</dcterms:modified>
</cp:coreProperties>
</file>